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9B387" w14:textId="61F04814" w:rsidR="008D48C2" w:rsidRPr="00CE0424" w:rsidRDefault="008D48C2" w:rsidP="008D48C2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</w:t>
      </w:r>
      <w:r w:rsidR="005D0C02">
        <w:rPr>
          <w:lang w:val="en-US"/>
        </w:rPr>
        <w:t>4</w:t>
      </w:r>
      <w:r w:rsidRPr="00CE0424">
        <w:tab/>
      </w:r>
      <w:r>
        <w:t xml:space="preserve"> </w:t>
      </w:r>
      <w:r w:rsidRPr="00FC7655">
        <w:t>R1-18</w:t>
      </w:r>
      <w:r w:rsidR="00CB5AC8">
        <w:t>09270</w:t>
      </w:r>
    </w:p>
    <w:p w14:paraId="4911FA80" w14:textId="4A114DAE" w:rsidR="008D48C2" w:rsidRPr="00CE0424" w:rsidRDefault="005D0C02" w:rsidP="008D48C2">
      <w:pPr>
        <w:pStyle w:val="3GPPHeader"/>
        <w:spacing w:after="60"/>
      </w:pPr>
      <w:r>
        <w:t>Gothenburg</w:t>
      </w:r>
      <w:r w:rsidR="008D48C2">
        <w:t xml:space="preserve">, </w:t>
      </w:r>
      <w:r>
        <w:t>Sweden</w:t>
      </w:r>
      <w:r w:rsidR="008D48C2">
        <w:t xml:space="preserve">, </w:t>
      </w:r>
      <w:r>
        <w:t>August 20</w:t>
      </w:r>
      <w:r w:rsidRPr="005D0C02">
        <w:rPr>
          <w:vertAlign w:val="superscript"/>
        </w:rPr>
        <w:t>th</w:t>
      </w:r>
      <w:r>
        <w:t xml:space="preserve"> </w:t>
      </w:r>
      <w:r w:rsidR="008D48C2">
        <w:t>– 2</w:t>
      </w:r>
      <w:r>
        <w:t>4</w:t>
      </w:r>
      <w:r w:rsidR="008D48C2" w:rsidRPr="00FC7655">
        <w:rPr>
          <w:vertAlign w:val="superscript"/>
        </w:rPr>
        <w:t>th</w:t>
      </w:r>
      <w:r w:rsidR="008D48C2">
        <w:t>, 2018</w:t>
      </w:r>
      <w:r w:rsidR="008D48C2">
        <w:tab/>
        <w:t xml:space="preserve">(Resubmission of </w:t>
      </w:r>
      <w:r w:rsidR="008D48C2" w:rsidRPr="00FC7655">
        <w:t>R1-180</w:t>
      </w:r>
      <w:r>
        <w:t>6435</w:t>
      </w:r>
      <w:r w:rsidR="008D48C2">
        <w:t>)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50E40BEC" w:rsidR="00E90E49" w:rsidRPr="00DC73DC" w:rsidRDefault="00E90E49" w:rsidP="00311702">
      <w:pPr>
        <w:pStyle w:val="3GPPHeader"/>
        <w:rPr>
          <w:sz w:val="22"/>
          <w:szCs w:val="22"/>
          <w:lang w:val="en-US"/>
        </w:rPr>
      </w:pPr>
      <w:r w:rsidRPr="00DC73DC">
        <w:rPr>
          <w:sz w:val="22"/>
          <w:szCs w:val="22"/>
          <w:lang w:val="en-US"/>
        </w:rPr>
        <w:t>Agenda Item:</w:t>
      </w:r>
      <w:r w:rsidRPr="00DC73DC">
        <w:rPr>
          <w:sz w:val="22"/>
          <w:szCs w:val="22"/>
          <w:lang w:val="en-US"/>
        </w:rPr>
        <w:tab/>
      </w:r>
      <w:r w:rsidR="007D50B7">
        <w:rPr>
          <w:sz w:val="22"/>
          <w:szCs w:val="22"/>
          <w:lang w:val="en-US"/>
        </w:rPr>
        <w:t>7</w:t>
      </w:r>
      <w:r w:rsidR="00DA3DE1" w:rsidRPr="00DC73DC">
        <w:rPr>
          <w:sz w:val="22"/>
          <w:szCs w:val="22"/>
          <w:lang w:val="en-US"/>
        </w:rPr>
        <w:t>.</w:t>
      </w:r>
      <w:r w:rsidR="005D0C02">
        <w:rPr>
          <w:sz w:val="22"/>
          <w:szCs w:val="22"/>
          <w:lang w:val="en-US"/>
        </w:rPr>
        <w:t>2</w:t>
      </w:r>
      <w:r w:rsidR="00DF17EF">
        <w:rPr>
          <w:sz w:val="22"/>
          <w:szCs w:val="22"/>
          <w:lang w:val="en-US"/>
        </w:rPr>
        <w:t>.</w:t>
      </w:r>
      <w:r w:rsidR="005D0C02">
        <w:rPr>
          <w:sz w:val="22"/>
          <w:szCs w:val="22"/>
          <w:lang w:val="en-US"/>
        </w:rPr>
        <w:t>7</w:t>
      </w:r>
      <w:r w:rsidR="00CB5AC8">
        <w:rPr>
          <w:sz w:val="22"/>
          <w:szCs w:val="22"/>
          <w:lang w:val="en-US"/>
        </w:rPr>
        <w:t>.2</w:t>
      </w:r>
    </w:p>
    <w:p w14:paraId="684B06A7" w14:textId="4AB629A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65F55242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FC3303" w:rsidRPr="00FC3303">
        <w:rPr>
          <w:sz w:val="22"/>
          <w:szCs w:val="22"/>
        </w:rPr>
        <w:t xml:space="preserve">IMT-2020 self-evaluation: On </w:t>
      </w:r>
      <w:proofErr w:type="spellStart"/>
      <w:r w:rsidR="00FC3303" w:rsidRPr="00FC3303">
        <w:rPr>
          <w:sz w:val="22"/>
          <w:szCs w:val="22"/>
        </w:rPr>
        <w:t>eMBB</w:t>
      </w:r>
      <w:proofErr w:type="spellEnd"/>
      <w:r w:rsidR="00FC3303" w:rsidRPr="00FC3303">
        <w:rPr>
          <w:sz w:val="22"/>
          <w:szCs w:val="22"/>
        </w:rPr>
        <w:t xml:space="preserve"> area traffic capacity - NR</w:t>
      </w:r>
      <w:bookmarkStart w:id="0" w:name="_GoBack"/>
      <w:bookmarkEnd w:id="0"/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proofErr w:type="spellStart"/>
      <w:r w:rsidRPr="00DA3DE1">
        <w:rPr>
          <w:sz w:val="22"/>
          <w:szCs w:val="22"/>
          <w:lang w:val="sv-SE"/>
        </w:rPr>
        <w:t>Discussion</w:t>
      </w:r>
      <w:proofErr w:type="spellEnd"/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bookmarkStart w:id="1" w:name="_Ref498004306"/>
      <w:r w:rsidRPr="00CE0424">
        <w:t>Introduction</w:t>
      </w:r>
      <w:bookmarkEnd w:id="1"/>
    </w:p>
    <w:p w14:paraId="6A9669FC" w14:textId="08541CE4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proofErr w:type="spellStart"/>
      <w:r w:rsidRPr="00B03121">
        <w:rPr>
          <w:iCs/>
        </w:rPr>
        <w:t>self evaluation</w:t>
      </w:r>
      <w:proofErr w:type="spellEnd"/>
      <w:r w:rsidRPr="00B03121">
        <w:rPr>
          <w:iCs/>
        </w:rPr>
        <w:t xml:space="preserve">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</w:t>
      </w:r>
      <w:proofErr w:type="spellStart"/>
      <w:r w:rsidR="00B03121">
        <w:rPr>
          <w:iCs/>
        </w:rPr>
        <w:t>eMBB</w:t>
      </w:r>
      <w:proofErr w:type="spellEnd"/>
      <w:r w:rsidR="00B03121">
        <w:rPr>
          <w:iCs/>
        </w:rPr>
        <w:t xml:space="preserve">) as defined in </w:t>
      </w:r>
      <w:r w:rsidR="001C65A9">
        <w:rPr>
          <w:iCs/>
        </w:rPr>
        <w:fldChar w:fldCharType="begin"/>
      </w:r>
      <w:r w:rsidR="001C65A9">
        <w:rPr>
          <w:iCs/>
        </w:rPr>
        <w:instrText xml:space="preserve"> REF _Ref494452764 \r \h </w:instrText>
      </w:r>
      <w:r w:rsidR="001C65A9">
        <w:rPr>
          <w:iCs/>
        </w:rPr>
      </w:r>
      <w:r w:rsidR="001C65A9">
        <w:rPr>
          <w:iCs/>
        </w:rPr>
        <w:fldChar w:fldCharType="separate"/>
      </w:r>
      <w:r w:rsidR="001C65A9">
        <w:rPr>
          <w:iCs/>
        </w:rPr>
        <w:t>[2]</w:t>
      </w:r>
      <w:r w:rsidR="001C65A9">
        <w:rPr>
          <w:iCs/>
        </w:rPr>
        <w:fldChar w:fldCharType="end"/>
      </w:r>
      <w:r w:rsidRPr="00B03121">
        <w:rPr>
          <w:iCs/>
        </w:rPr>
        <w:t>, including</w:t>
      </w:r>
      <w:r w:rsidRPr="00B03121">
        <w:rPr>
          <w:iCs/>
          <w:lang w:val="en-US"/>
        </w:rPr>
        <w:t xml:space="preserve"> </w:t>
      </w:r>
      <w:r w:rsidR="00BE2F3A">
        <w:rPr>
          <w:iCs/>
        </w:rPr>
        <w:t>area traffic capacity</w:t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</w:t>
      </w:r>
      <w:proofErr w:type="gramStart"/>
      <w:r w:rsidRPr="005A47AE">
        <w:rPr>
          <w:lang w:eastAsia="ko-KR"/>
        </w:rPr>
        <w:t>are able to</w:t>
      </w:r>
      <w:proofErr w:type="gramEnd"/>
      <w:r w:rsidRPr="005A47AE">
        <w:rPr>
          <w:lang w:eastAsia="ko-KR"/>
        </w:rPr>
        <w:t xml:space="preserve">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37C4F939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 xml:space="preserve">results on </w:t>
      </w:r>
      <w:r w:rsidR="000340EE">
        <w:t>area traffic capacity</w:t>
      </w:r>
      <w:r>
        <w:t xml:space="preserve"> for </w:t>
      </w:r>
      <w:proofErr w:type="spellStart"/>
      <w:r>
        <w:t>eMBB</w:t>
      </w:r>
      <w:proofErr w:type="spellEnd"/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5B8E31D7" w:rsidR="004000E8" w:rsidRPr="00CE0424" w:rsidRDefault="001607C4" w:rsidP="00CE0424">
      <w:pPr>
        <w:pStyle w:val="Heading1"/>
      </w:pPr>
      <w:r>
        <w:t xml:space="preserve">Requirements on </w:t>
      </w:r>
      <w:r w:rsidR="00072405">
        <w:t>area traffic capacity</w:t>
      </w:r>
    </w:p>
    <w:p w14:paraId="4645C6AE" w14:textId="5EC2EB62" w:rsidR="00736F63" w:rsidRDefault="00736F63" w:rsidP="00736F63">
      <w:pPr>
        <w:pStyle w:val="BodyText"/>
      </w:pPr>
      <w:r w:rsidRPr="00736F63">
        <w:rPr>
          <w:i/>
        </w:rPr>
        <w:t>A</w:t>
      </w:r>
      <w:r w:rsidR="000340EE">
        <w:rPr>
          <w:i/>
        </w:rPr>
        <w:t>rea traffic capacity</w:t>
      </w:r>
      <w:r>
        <w:t xml:space="preserve"> is defined </w:t>
      </w:r>
      <w:r w:rsidRPr="00464FE4">
        <w:t xml:space="preserve">the </w:t>
      </w:r>
      <w:r w:rsidRPr="00464FE4">
        <w:rPr>
          <w:lang w:val="en-US"/>
        </w:rPr>
        <w:t>total traffic throughput served per geographic area (in Mbit/s/</w:t>
      </w:r>
      <w:r w:rsidRPr="00464FE4">
        <w:t>m</w:t>
      </w:r>
      <w:r w:rsidRPr="00464FE4">
        <w:rPr>
          <w:vertAlign w:val="superscript"/>
        </w:rPr>
        <w:t>2</w:t>
      </w:r>
      <w:r w:rsidRPr="00464FE4">
        <w:rPr>
          <w:lang w:val="en-US"/>
        </w:rPr>
        <w:t>)</w:t>
      </w:r>
      <w:r w:rsidRPr="00464FE4">
        <w:t>.</w:t>
      </w:r>
      <w:r>
        <w:t xml:space="preserve"> </w:t>
      </w:r>
      <w:r w:rsidRPr="00464FE4">
        <w:t xml:space="preserve">The throughput is the number </w:t>
      </w:r>
      <w:r>
        <w:t>o</w:t>
      </w:r>
      <w:r w:rsidRPr="00C27CC4">
        <w:t>f correctly received bits, i.e.</w:t>
      </w:r>
      <w:r>
        <w:t>,</w:t>
      </w:r>
      <w:r w:rsidRPr="00C27CC4">
        <w:t xml:space="preserve"> the number of bits contained in the service data units delivered to </w:t>
      </w:r>
      <w:r>
        <w:t>l</w:t>
      </w:r>
      <w:r w:rsidRPr="00C27CC4">
        <w:t xml:space="preserve">ayer 3, over a certain </w:t>
      </w:r>
      <w:proofErr w:type="gramStart"/>
      <w:r w:rsidRPr="00C27CC4">
        <w:t>period of time</w:t>
      </w:r>
      <w:proofErr w:type="gramEnd"/>
      <w:r w:rsidRPr="00C27CC4">
        <w:t xml:space="preserve">. </w:t>
      </w:r>
    </w:p>
    <w:p w14:paraId="200913DF" w14:textId="1283A3B8" w:rsidR="00464FE4" w:rsidRDefault="00464FE4" w:rsidP="00464FE4">
      <w:pPr>
        <w:pStyle w:val="BodyText"/>
      </w:pPr>
      <w:r w:rsidRPr="00464FE4">
        <w:t xml:space="preserve">This can be derived for one frequency band and one </w:t>
      </w:r>
      <w:r w:rsidR="00112662">
        <w:t>transmission reception point (</w:t>
      </w:r>
      <w:proofErr w:type="spellStart"/>
      <w:r w:rsidRPr="00464FE4">
        <w:t>TRxP</w:t>
      </w:r>
      <w:proofErr w:type="spellEnd"/>
      <w:r w:rsidR="00112662">
        <w:t>)</w:t>
      </w:r>
      <w:r w:rsidRPr="00464FE4">
        <w:t xml:space="preserve"> layer, based on the achievable average spectral efficiency, network deployment (e.g., </w:t>
      </w:r>
      <w:proofErr w:type="spellStart"/>
      <w:r w:rsidRPr="00464FE4">
        <w:t>TRxP</w:t>
      </w:r>
      <w:proofErr w:type="spellEnd"/>
      <w:r w:rsidRPr="00464FE4">
        <w:t xml:space="preserve"> (site) density) and bandwidth. </w:t>
      </w:r>
    </w:p>
    <w:p w14:paraId="174C2064" w14:textId="2A860FC0" w:rsidR="00464FE4" w:rsidRDefault="00464FE4" w:rsidP="00464FE4">
      <w:pPr>
        <w:pStyle w:val="BodyText"/>
      </w:pPr>
      <w:r w:rsidRPr="00464FE4">
        <w:t xml:space="preserve">Let </w:t>
      </w:r>
      <m:oMath>
        <m:r>
          <w:rPr>
            <w:rFonts w:ascii="Cambria Math" w:hAnsi="Cambria Math"/>
            <w:lang w:val="en-US"/>
          </w:rPr>
          <m:t>W</m:t>
        </m:r>
      </m:oMath>
      <w:r w:rsidRPr="00464FE4">
        <w:t xml:space="preserve"> denote the channel bandwidth and </w:t>
      </w:r>
      <m:oMath>
        <m:r>
          <w:rPr>
            <w:rFonts w:ascii="Cambria Math" w:hAnsi="Cambria Math"/>
            <w:lang w:val="en-US"/>
          </w:rPr>
          <m:t>ρ</m:t>
        </m:r>
      </m:oMath>
      <w:r w:rsidRPr="00464FE4">
        <w:t xml:space="preserve"> the TRxP density (TRxP/m</w:t>
      </w:r>
      <w:r w:rsidRPr="00464FE4">
        <w:rPr>
          <w:vertAlign w:val="superscript"/>
        </w:rPr>
        <w:t>2</w:t>
      </w:r>
      <w:r w:rsidRPr="00464FE4">
        <w:t xml:space="preserve">). The area traffic capacity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area</m:t>
            </m:r>
          </m:sub>
        </m:sSub>
      </m:oMath>
      <w:r w:rsidRPr="00464FE4">
        <w:t xml:space="preserve"> is related to average spectral efficiency </w:t>
      </w:r>
      <m:oMath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</m:oMath>
      <w:r w:rsidRPr="00464FE4">
        <w:t xml:space="preserve"> through </w:t>
      </w:r>
      <w:r w:rsidR="00112662">
        <w:t xml:space="preserve">the following </w:t>
      </w:r>
      <w:r w:rsidRPr="00464FE4">
        <w:t>equation</w:t>
      </w:r>
    </w:p>
    <w:p w14:paraId="2DD80BF1" w14:textId="2FE67EC5" w:rsidR="00112662" w:rsidRPr="00112662" w:rsidRDefault="00223C22" w:rsidP="00112662">
      <w:pPr>
        <w:pStyle w:val="BodyText"/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area</m:t>
            </m:r>
          </m:sub>
        </m:sSub>
        <m:r>
          <w:rPr>
            <w:rFonts w:ascii="Cambria Math" w:hAnsi="Cambria Math"/>
            <w:lang w:val="en-US"/>
          </w:rPr>
          <m:t xml:space="preserve">=ρ W </m:t>
        </m:r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</m:oMath>
      <w:r w:rsidR="008434D5">
        <w:rPr>
          <w:lang w:val="en-US"/>
        </w:rPr>
        <w:t>.</w:t>
      </w:r>
    </w:p>
    <w:p w14:paraId="6E93A3C4" w14:textId="520A524D" w:rsidR="00464FE4" w:rsidRPr="00736F63" w:rsidRDefault="00464FE4" w:rsidP="00464FE4">
      <w:pPr>
        <w:pStyle w:val="BodyText"/>
        <w:rPr>
          <w:lang w:val="en-US"/>
        </w:rPr>
      </w:pPr>
      <w:r w:rsidRPr="00464FE4">
        <w:t>In case multiple bands</w:t>
      </w:r>
      <w:r w:rsidR="001A2857">
        <w:t xml:space="preserve"> are aggregated</w:t>
      </w:r>
      <w:r w:rsidRPr="00464FE4">
        <w:t>, the area traffic capacity will be summed over the bands.</w:t>
      </w:r>
    </w:p>
    <w:p w14:paraId="2D481A4B" w14:textId="5255E471" w:rsidR="00BF7A52" w:rsidRDefault="000F4957" w:rsidP="000F4957">
      <w:pPr>
        <w:pStyle w:val="BodyText"/>
        <w:rPr>
          <w:lang w:val="en-US"/>
        </w:rPr>
      </w:pPr>
      <w:r w:rsidRPr="000F4957">
        <w:t>The conditions for evaluation including supportable bandwidth are described in</w:t>
      </w:r>
      <w:r>
        <w:t xml:space="preserve"> [</w:t>
      </w:r>
      <w:r>
        <w:fldChar w:fldCharType="begin"/>
      </w:r>
      <w:r>
        <w:instrText xml:space="preserve"> PAGEREF _Ref498004837 \h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]</w:t>
      </w:r>
      <w:r w:rsidRPr="000F4957">
        <w:rPr>
          <w:lang w:val="en-US"/>
        </w:rPr>
        <w:t>.</w:t>
      </w:r>
      <w:r w:rsidRPr="000F4957">
        <w:t xml:space="preserve"> </w:t>
      </w:r>
      <w:r w:rsidR="00464FE4" w:rsidRPr="00464FE4">
        <w:t>Th</w:t>
      </w:r>
      <w:r w:rsidR="00BF19F3">
        <w:t>e</w:t>
      </w:r>
      <w:r w:rsidR="00464FE4" w:rsidRPr="00464FE4">
        <w:t xml:space="preserve"> requirement is defined </w:t>
      </w:r>
      <w:proofErr w:type="gramStart"/>
      <w:r w:rsidR="00464FE4" w:rsidRPr="00464FE4">
        <w:t>for the purpose of</w:t>
      </w:r>
      <w:proofErr w:type="gramEnd"/>
      <w:r w:rsidR="00464FE4" w:rsidRPr="00464FE4">
        <w:t xml:space="preserve"> evaluation in the </w:t>
      </w:r>
      <w:r w:rsidR="00112662" w:rsidRPr="00464FE4">
        <w:t xml:space="preserve">Indoor Hotspot </w:t>
      </w:r>
      <w:r w:rsidR="00112662">
        <w:t>(</w:t>
      </w:r>
      <w:proofErr w:type="spellStart"/>
      <w:r w:rsidR="00112662">
        <w:t>InH</w:t>
      </w:r>
      <w:proofErr w:type="spellEnd"/>
      <w:r w:rsidR="00112662">
        <w:t xml:space="preserve">) </w:t>
      </w:r>
      <w:proofErr w:type="spellStart"/>
      <w:r w:rsidR="00464FE4" w:rsidRPr="00464FE4">
        <w:t>eMBB</w:t>
      </w:r>
      <w:proofErr w:type="spellEnd"/>
      <w:r w:rsidR="00464FE4" w:rsidRPr="00464FE4">
        <w:t xml:space="preserve"> test environment</w:t>
      </w:r>
      <w:r w:rsidR="00D60681">
        <w:t>, where</w:t>
      </w:r>
      <w:r w:rsidR="00112662">
        <w:t xml:space="preserve"> </w:t>
      </w:r>
      <w:r w:rsidR="00D60681">
        <w:t>t</w:t>
      </w:r>
      <w:r w:rsidR="00464FE4" w:rsidRPr="00464FE4">
        <w:t xml:space="preserve">he target value for </w:t>
      </w:r>
      <w:r w:rsidR="00112662">
        <w:t>the a</w:t>
      </w:r>
      <w:r w:rsidR="00464FE4" w:rsidRPr="00464FE4">
        <w:t>rea traffic capacity</w:t>
      </w:r>
      <w:r w:rsidR="00464FE4" w:rsidRPr="00464FE4">
        <w:rPr>
          <w:lang w:val="en-US"/>
        </w:rPr>
        <w:t xml:space="preserve"> in downlink is 10 Mbit/s/m</w:t>
      </w:r>
      <w:r w:rsidR="00464FE4" w:rsidRPr="00464FE4">
        <w:rPr>
          <w:vertAlign w:val="superscript"/>
          <w:lang w:val="en-US"/>
        </w:rPr>
        <w:t>2</w:t>
      </w:r>
      <w:r w:rsidR="00464FE4" w:rsidRPr="00464FE4">
        <w:rPr>
          <w:lang w:val="en-US"/>
        </w:rPr>
        <w:t>.</w:t>
      </w:r>
    </w:p>
    <w:p w14:paraId="3DB9E95F" w14:textId="716CB7B3" w:rsidR="00BF7A52" w:rsidRDefault="00BF7A52" w:rsidP="00BF7A52">
      <w:pPr>
        <w:pStyle w:val="Caption"/>
        <w:keepNext/>
      </w:pPr>
      <w:r>
        <w:rPr>
          <w:lang w:val="en-US"/>
        </w:rPr>
        <w:br w:type="page"/>
      </w:r>
      <w:bookmarkStart w:id="2" w:name="_Ref4979970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6C86">
        <w:rPr>
          <w:noProof/>
        </w:rPr>
        <w:t>1</w:t>
      </w:r>
      <w:r>
        <w:fldChar w:fldCharType="end"/>
      </w:r>
      <w:bookmarkEnd w:id="2"/>
      <w:r>
        <w:t xml:space="preserve"> Scenario configurations.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7A52" w:rsidRPr="0014440B" w14:paraId="09884DFB" w14:textId="77777777" w:rsidTr="00F05B9B">
        <w:trPr>
          <w:trHeight w:val="292"/>
        </w:trPr>
        <w:tc>
          <w:tcPr>
            <w:tcW w:w="5000" w:type="pct"/>
            <w:gridSpan w:val="2"/>
          </w:tcPr>
          <w:p w14:paraId="203AC445" w14:textId="58382116" w:rsidR="00BF7A52" w:rsidRPr="00BC103A" w:rsidRDefault="00B5020C" w:rsidP="00F05B9B">
            <w:pPr>
              <w:jc w:val="center"/>
              <w:rPr>
                <w:b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BF7A52" w:rsidRPr="00BC103A">
              <w:rPr>
                <w:b/>
                <w:szCs w:val="24"/>
                <w:lang w:val="en-US"/>
              </w:rPr>
              <w:t>Indoor Hotspot</w:t>
            </w:r>
          </w:p>
        </w:tc>
      </w:tr>
      <w:tr w:rsidR="00BF7A52" w:rsidRPr="0014440B" w14:paraId="2EAC9616" w14:textId="77777777" w:rsidTr="00F05B9B">
        <w:trPr>
          <w:trHeight w:val="292"/>
        </w:trPr>
        <w:tc>
          <w:tcPr>
            <w:tcW w:w="1691" w:type="pct"/>
          </w:tcPr>
          <w:p w14:paraId="4D245187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</w:tcPr>
          <w:p w14:paraId="05587C7E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BF7A52" w:rsidRPr="0014440B" w14:paraId="19DBB3A4" w14:textId="77777777" w:rsidTr="00F05B9B">
        <w:trPr>
          <w:trHeight w:val="292"/>
        </w:trPr>
        <w:tc>
          <w:tcPr>
            <w:tcW w:w="1691" w:type="pct"/>
            <w:hideMark/>
          </w:tcPr>
          <w:p w14:paraId="2E069931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4E2FC66A" w14:textId="484E38F4" w:rsidR="00BF7A52" w:rsidRPr="0014440B" w:rsidRDefault="000A6D82" w:rsidP="00F05B9B">
            <w:pPr>
              <w:rPr>
                <w:lang w:val="en-US"/>
              </w:rPr>
            </w:pPr>
            <w:r>
              <w:rPr>
                <w:lang w:val="en-CA"/>
              </w:rPr>
              <w:t>5G Indoor Office,</w:t>
            </w:r>
            <w:r w:rsidR="00BF7A52" w:rsidRPr="0014440B">
              <w:rPr>
                <w:lang w:val="en-CA"/>
              </w:rPr>
              <w:t xml:space="preserve"> 20m ISD, AP height 3 m</w:t>
            </w:r>
          </w:p>
        </w:tc>
      </w:tr>
      <w:tr w:rsidR="00BF7A52" w:rsidRPr="0014440B" w14:paraId="20DEF07C" w14:textId="77777777" w:rsidTr="00F05B9B">
        <w:trPr>
          <w:trHeight w:val="292"/>
        </w:trPr>
        <w:tc>
          <w:tcPr>
            <w:tcW w:w="1691" w:type="pct"/>
            <w:hideMark/>
          </w:tcPr>
          <w:p w14:paraId="1C8759F8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0F934C33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0.5 km/h </w:t>
            </w:r>
          </w:p>
        </w:tc>
      </w:tr>
      <w:tr w:rsidR="00BF7A52" w:rsidRPr="0014440B" w14:paraId="36F90E17" w14:textId="77777777" w:rsidTr="00F05B9B">
        <w:trPr>
          <w:trHeight w:val="292"/>
        </w:trPr>
        <w:tc>
          <w:tcPr>
            <w:tcW w:w="1691" w:type="pct"/>
            <w:hideMark/>
          </w:tcPr>
          <w:p w14:paraId="23BC821E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11D86DCD" w14:textId="4AA3869F" w:rsidR="00BF7A52" w:rsidRPr="0014440B" w:rsidRDefault="003F165D" w:rsidP="00F05B9B">
            <w:pPr>
              <w:rPr>
                <w:lang w:val="sv-SE"/>
              </w:rPr>
            </w:pPr>
            <w:r>
              <w:rPr>
                <w:lang w:val="en-CA"/>
              </w:rPr>
              <w:t>30</w:t>
            </w:r>
            <w:r w:rsidR="00BF7A52" w:rsidRPr="0014440B">
              <w:rPr>
                <w:lang w:val="en-CA"/>
              </w:rPr>
              <w:t xml:space="preserve"> GHz</w:t>
            </w:r>
          </w:p>
        </w:tc>
      </w:tr>
      <w:tr w:rsidR="00BF7A52" w:rsidRPr="0014440B" w14:paraId="7F8F6515" w14:textId="77777777" w:rsidTr="00F05B9B">
        <w:trPr>
          <w:trHeight w:val="292"/>
        </w:trPr>
        <w:tc>
          <w:tcPr>
            <w:tcW w:w="1691" w:type="pct"/>
            <w:hideMark/>
          </w:tcPr>
          <w:p w14:paraId="0B9E602D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Number </w:t>
            </w:r>
            <w:proofErr w:type="gramStart"/>
            <w:r w:rsidRPr="0014440B">
              <w:rPr>
                <w:lang w:val="en-CA"/>
              </w:rPr>
              <w:t>of  cells</w:t>
            </w:r>
            <w:proofErr w:type="gramEnd"/>
          </w:p>
        </w:tc>
        <w:tc>
          <w:tcPr>
            <w:tcW w:w="3309" w:type="pct"/>
            <w:hideMark/>
          </w:tcPr>
          <w:p w14:paraId="55DC4D54" w14:textId="6E81D3BA" w:rsidR="00BF7A52" w:rsidRPr="0014440B" w:rsidRDefault="000A6D82" w:rsidP="00F05B9B">
            <w:pPr>
              <w:rPr>
                <w:lang w:val="sv-SE"/>
              </w:rPr>
            </w:pPr>
            <w:r>
              <w:rPr>
                <w:lang w:val="en-CA"/>
              </w:rPr>
              <w:t>12</w:t>
            </w:r>
          </w:p>
        </w:tc>
      </w:tr>
      <w:tr w:rsidR="00BF7A52" w:rsidRPr="0014440B" w14:paraId="3C4F66B1" w14:textId="77777777" w:rsidTr="00F05B9B">
        <w:trPr>
          <w:trHeight w:val="292"/>
        </w:trPr>
        <w:tc>
          <w:tcPr>
            <w:tcW w:w="1691" w:type="pct"/>
          </w:tcPr>
          <w:p w14:paraId="3B25C11A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</w:tcPr>
          <w:p w14:paraId="326DE0A2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1</w:t>
            </w:r>
            <w:r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Pr="00822496">
              <w:rPr>
                <w:szCs w:val="24"/>
                <w:lang w:val="en-CA"/>
              </w:rPr>
              <w:t xml:space="preserve">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</w:t>
            </w:r>
            <w:proofErr w:type="spellStart"/>
            <w:r w:rsidRPr="00822496">
              <w:rPr>
                <w:szCs w:val="24"/>
                <w:lang w:val="en-CA"/>
              </w:rPr>
              <w:t>xy</w:t>
            </w:r>
            <w:proofErr w:type="spellEnd"/>
            <w:r w:rsidRPr="00822496">
              <w:rPr>
                <w:szCs w:val="24"/>
                <w:lang w:val="en-CA"/>
              </w:rPr>
              <w:t>-plane</w:t>
            </w:r>
          </w:p>
        </w:tc>
      </w:tr>
      <w:tr w:rsidR="00BF7A52" w:rsidRPr="0014440B" w14:paraId="05B750B3" w14:textId="77777777" w:rsidTr="00F05B9B">
        <w:trPr>
          <w:trHeight w:val="292"/>
        </w:trPr>
        <w:tc>
          <w:tcPr>
            <w:tcW w:w="1691" w:type="pct"/>
          </w:tcPr>
          <w:p w14:paraId="4D2364D9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61E0BCC9" w14:textId="2FB58F86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</w:t>
            </w:r>
            <w:r w:rsidR="00643D34">
              <w:rPr>
                <w:szCs w:val="24"/>
                <w:lang w:val="en-CA"/>
              </w:rPr>
              <w:t>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BF7A52" w:rsidRPr="0014440B" w14:paraId="3AFAF3EF" w14:textId="77777777" w:rsidTr="00F05B9B">
        <w:trPr>
          <w:trHeight w:val="292"/>
        </w:trPr>
        <w:tc>
          <w:tcPr>
            <w:tcW w:w="1691" w:type="pct"/>
            <w:hideMark/>
          </w:tcPr>
          <w:p w14:paraId="649FA929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antenna </w:t>
            </w:r>
            <w:r>
              <w:rPr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5C296455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5 </w:t>
            </w:r>
            <w:proofErr w:type="spellStart"/>
            <w:r w:rsidRPr="0014440B">
              <w:rPr>
                <w:lang w:val="en-CA"/>
              </w:rPr>
              <w:t>dB</w:t>
            </w:r>
            <w:r>
              <w:rPr>
                <w:lang w:val="en-CA"/>
              </w:rPr>
              <w:t>i</w:t>
            </w:r>
            <w:proofErr w:type="spellEnd"/>
          </w:p>
        </w:tc>
      </w:tr>
    </w:tbl>
    <w:p w14:paraId="281C94A7" w14:textId="5CC28EDC" w:rsidR="00BF7A52" w:rsidRDefault="00BF7A52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14:paraId="2F9C4225" w14:textId="0B6E3D5C" w:rsidR="006E062C" w:rsidRPr="00CE0424" w:rsidRDefault="00BF7A52" w:rsidP="00CE0424">
      <w:pPr>
        <w:pStyle w:val="Heading1"/>
      </w:pPr>
      <w:r>
        <w:t>System performance</w:t>
      </w:r>
    </w:p>
    <w:p w14:paraId="68D102FE" w14:textId="66F317B4" w:rsidR="009C3D55" w:rsidRDefault="000C2622" w:rsidP="00A70164">
      <w:r>
        <w:t xml:space="preserve">The evaluations </w:t>
      </w:r>
      <w:r w:rsidR="007212CD">
        <w:t xml:space="preserve">herein are based on the </w:t>
      </w:r>
      <w:r w:rsidR="00BF19F3">
        <w:t xml:space="preserve">preliminary </w:t>
      </w:r>
      <w:r w:rsidR="00EF7F6C">
        <w:t>simulation results</w:t>
      </w:r>
      <w:r w:rsidR="00BF19F3">
        <w:t xml:space="preserve"> of </w:t>
      </w:r>
      <w:r w:rsidR="007212CD">
        <w:t xml:space="preserve">spectral efficiency for the </w:t>
      </w:r>
      <w:r w:rsidR="00BF19F3">
        <w:t xml:space="preserve">modified </w:t>
      </w:r>
      <w:proofErr w:type="spellStart"/>
      <w:r w:rsidR="00936D0A">
        <w:t>InH</w:t>
      </w:r>
      <w:proofErr w:type="spellEnd"/>
      <w:r w:rsidR="007212CD">
        <w:t xml:space="preserve"> </w:t>
      </w:r>
      <w:r w:rsidR="007E20B8">
        <w:t xml:space="preserve">test environment. The simulation details are summarized in </w:t>
      </w:r>
      <w:r w:rsidR="007E20B8">
        <w:fldChar w:fldCharType="begin"/>
      </w:r>
      <w:r w:rsidR="007E20B8">
        <w:instrText xml:space="preserve"> REF _Ref497997042 \h </w:instrText>
      </w:r>
      <w:r w:rsidR="007E20B8">
        <w:fldChar w:fldCharType="separate"/>
      </w:r>
      <w:r w:rsidR="007E20B8">
        <w:t xml:space="preserve">Table </w:t>
      </w:r>
      <w:r w:rsidR="007E20B8">
        <w:rPr>
          <w:noProof/>
        </w:rPr>
        <w:t>1</w:t>
      </w:r>
      <w:r w:rsidR="007E20B8">
        <w:fldChar w:fldCharType="end"/>
      </w:r>
      <w:r w:rsidR="007E20B8">
        <w:t xml:space="preserve">, and </w:t>
      </w:r>
      <w:r w:rsidR="00D72718">
        <w:t>the</w:t>
      </w:r>
      <w:r w:rsidR="007E20B8">
        <w:t xml:space="preserve"> detail</w:t>
      </w:r>
      <w:r w:rsidR="00D72718">
        <w:t>s of the corresponding</w:t>
      </w:r>
      <w:r w:rsidR="003622E3">
        <w:t xml:space="preserve"> NR-like</w:t>
      </w:r>
      <w:r w:rsidR="00D72718">
        <w:t xml:space="preserve"> 5G prototype are discussed</w:t>
      </w:r>
      <w:r w:rsidR="007E20B8">
        <w:t xml:space="preserve"> in</w:t>
      </w:r>
      <w:r w:rsidR="00761E2C">
        <w:t xml:space="preserve"> the companion submission</w:t>
      </w:r>
      <w:r w:rsidR="00122210">
        <w:t xml:space="preserve"> [</w:t>
      </w:r>
      <w:r w:rsidR="00193049">
        <w:t>4</w:t>
      </w:r>
      <w:r w:rsidR="00122210">
        <w:t>]</w:t>
      </w:r>
      <w:r w:rsidR="007E20B8">
        <w:t>.</w:t>
      </w:r>
    </w:p>
    <w:p w14:paraId="281B0858" w14:textId="1FC3181F" w:rsidR="00EF7F6C" w:rsidRDefault="00EF7F6C" w:rsidP="00A70164">
      <w:r>
        <w:t xml:space="preserve">For the given 8-TRxP </w:t>
      </w:r>
      <w:proofErr w:type="spellStart"/>
      <w:r w:rsidR="00456C86">
        <w:t>InH</w:t>
      </w:r>
      <w:proofErr w:type="spellEnd"/>
      <w:r w:rsidR="00456C86">
        <w:t xml:space="preserve"> </w:t>
      </w:r>
      <w:r>
        <w:t xml:space="preserve">scenario, </w:t>
      </w:r>
      <w:r w:rsidR="00456C86">
        <w:t xml:space="preserve">the </w:t>
      </w:r>
      <w:proofErr w:type="spellStart"/>
      <w:r w:rsidR="00456C86">
        <w:t>TRxP</w:t>
      </w:r>
      <w:proofErr w:type="spellEnd"/>
      <w:r w:rsidR="00456C86">
        <w:t xml:space="preserve"> density is calculated as</w:t>
      </w:r>
      <w:r w:rsidR="00066158">
        <w:t xml:space="preserve"> </w:t>
      </w:r>
      <m:oMath>
        <m:r>
          <w:rPr>
            <w:rFonts w:ascii="Cambria Math" w:hAnsi="Cambria Math"/>
          </w:rPr>
          <m:t>ρ=0.005</m:t>
        </m:r>
      </m:oMath>
      <w:r w:rsidR="002106DD">
        <w:t xml:space="preserve"> </w:t>
      </w:r>
      <w:proofErr w:type="spellStart"/>
      <w:r w:rsidR="000C4925">
        <w:t>TRxP</w:t>
      </w:r>
      <w:proofErr w:type="spellEnd"/>
      <w:r w:rsidR="000C4925">
        <w:t>/</w:t>
      </w:r>
      <w:r w:rsidR="002106DD">
        <w:t>m</w:t>
      </w:r>
      <w:r w:rsidR="002106DD" w:rsidRPr="002106DD">
        <w:rPr>
          <w:vertAlign w:val="superscript"/>
        </w:rPr>
        <w:t>2</w:t>
      </w:r>
      <w:r w:rsidR="00456C86">
        <w:t>.</w:t>
      </w:r>
      <w:r w:rsidR="00066158">
        <w:t xml:space="preserve"> </w:t>
      </w:r>
      <w:r w:rsidR="00456C86">
        <w:t>T</w:t>
      </w:r>
      <w:r w:rsidR="00066158">
        <w:t xml:space="preserve">he </w:t>
      </w:r>
      <w:r w:rsidR="00456C86">
        <w:t xml:space="preserve">obtained </w:t>
      </w:r>
      <w:r w:rsidR="00066158">
        <w:t xml:space="preserve">spectral efficiency in the downlink </w:t>
      </w:r>
      <w:r w:rsidR="00456C86">
        <w:t>has harmonic mean of</w:t>
      </w:r>
      <w:r w:rsidR="00066158"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  <m:r>
          <w:rPr>
            <w:rFonts w:ascii="Cambria Math" w:hAnsi="Cambria Math"/>
            <w:lang w:val="en-US"/>
          </w:rPr>
          <m:t>=9.12</m:t>
        </m:r>
      </m:oMath>
      <w:r w:rsidR="00066158">
        <w:rPr>
          <w:lang w:val="en-US"/>
        </w:rPr>
        <w:t xml:space="preserve"> bit/s/Hz.</w:t>
      </w:r>
      <w:r w:rsidR="00F27E5F">
        <w:rPr>
          <w:lang w:val="en-US"/>
        </w:rPr>
        <w:t xml:space="preserve"> The corresponding area traffic capacity is presented in </w:t>
      </w:r>
      <w:r w:rsidR="00F27E5F">
        <w:rPr>
          <w:lang w:val="en-US"/>
        </w:rPr>
        <w:fldChar w:fldCharType="begin"/>
      </w:r>
      <w:r w:rsidR="00F27E5F">
        <w:rPr>
          <w:lang w:val="en-US"/>
        </w:rPr>
        <w:instrText xml:space="preserve"> REF _Ref498003321 \h </w:instrText>
      </w:r>
      <w:r w:rsidR="00F27E5F">
        <w:rPr>
          <w:lang w:val="en-US"/>
        </w:rPr>
      </w:r>
      <w:r w:rsidR="00F27E5F">
        <w:rPr>
          <w:lang w:val="en-US"/>
        </w:rPr>
        <w:fldChar w:fldCharType="separate"/>
      </w:r>
      <w:r w:rsidR="00F27E5F">
        <w:t xml:space="preserve">Table </w:t>
      </w:r>
      <w:r w:rsidR="00F27E5F">
        <w:rPr>
          <w:noProof/>
        </w:rPr>
        <w:t>2</w:t>
      </w:r>
      <w:r w:rsidR="00F27E5F">
        <w:rPr>
          <w:lang w:val="en-US"/>
        </w:rPr>
        <w:fldChar w:fldCharType="end"/>
      </w:r>
      <w:r w:rsidR="00F27E5F">
        <w:rPr>
          <w:lang w:val="en-US"/>
        </w:rPr>
        <w:t xml:space="preserve"> below.</w:t>
      </w:r>
    </w:p>
    <w:p w14:paraId="73D3931A" w14:textId="639B3220" w:rsidR="00D72718" w:rsidRDefault="00D72718" w:rsidP="00A70164"/>
    <w:p w14:paraId="51811ECF" w14:textId="103B948D" w:rsidR="00456C86" w:rsidRDefault="00456C86" w:rsidP="00456C86">
      <w:pPr>
        <w:pStyle w:val="Caption"/>
        <w:keepNext/>
      </w:pPr>
      <w:bookmarkStart w:id="3" w:name="_Ref4980033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System performance</w:t>
      </w:r>
      <w:r w:rsidR="00F27E5F">
        <w:t xml:space="preserve"> in </w:t>
      </w:r>
      <w:r w:rsidR="00A37DEE">
        <w:t xml:space="preserve">the </w:t>
      </w:r>
      <w:r w:rsidR="005700DD">
        <w:t xml:space="preserve">5G </w:t>
      </w:r>
      <w:proofErr w:type="spellStart"/>
      <w:r w:rsidR="00F27E5F">
        <w:t>In</w:t>
      </w:r>
      <w:r w:rsidR="005700DD">
        <w:t>H</w:t>
      </w:r>
      <w:proofErr w:type="spellEnd"/>
      <w:r w:rsidR="00F366ED">
        <w:t xml:space="preserve"> </w:t>
      </w:r>
      <w:r w:rsidR="00F27E5F">
        <w:t>scenario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19F3" w:rsidRPr="0014440B" w14:paraId="2E684E8B" w14:textId="77777777" w:rsidTr="00456C86">
        <w:trPr>
          <w:trHeight w:val="292"/>
        </w:trPr>
        <w:tc>
          <w:tcPr>
            <w:tcW w:w="1691" w:type="pct"/>
          </w:tcPr>
          <w:p w14:paraId="70067488" w14:textId="011D2851" w:rsidR="00BF19F3" w:rsidRPr="00456C86" w:rsidRDefault="00E54DCA" w:rsidP="00456C86">
            <w:pPr>
              <w:jc w:val="center"/>
              <w:rPr>
                <w:b/>
                <w:lang w:val="en-CA"/>
              </w:rPr>
            </w:pPr>
            <w:r w:rsidRPr="00456C86">
              <w:rPr>
                <w:b/>
                <w:szCs w:val="24"/>
                <w:lang w:val="en-CA"/>
              </w:rPr>
              <w:t>Bandwidth</w:t>
            </w:r>
            <w:r w:rsidR="003D56DB">
              <w:rPr>
                <w:b/>
                <w:szCs w:val="24"/>
                <w:lang w:val="en-C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oMath>
          </w:p>
        </w:tc>
        <w:tc>
          <w:tcPr>
            <w:tcW w:w="3309" w:type="pct"/>
          </w:tcPr>
          <w:p w14:paraId="42B17F2A" w14:textId="02786DEB" w:rsidR="00BF19F3" w:rsidRPr="00F66887" w:rsidRDefault="00E54DCA" w:rsidP="00456C86">
            <w:pPr>
              <w:jc w:val="center"/>
              <w:rPr>
                <w:b/>
                <w:lang w:val="en-CA"/>
              </w:rPr>
            </w:pPr>
            <w:r w:rsidRPr="00F66887">
              <w:rPr>
                <w:b/>
                <w:szCs w:val="24"/>
                <w:lang w:val="en-CA"/>
              </w:rPr>
              <w:t>Area traffic capacity</w:t>
            </w:r>
            <w:r w:rsidR="003D56DB">
              <w:rPr>
                <w:b/>
                <w:szCs w:val="24"/>
                <w:lang w:val="en-CA"/>
              </w:rPr>
              <w:t>,</w:t>
            </w:r>
            <w:r w:rsidR="003D56DB" w:rsidRPr="003D56DB">
              <w:rPr>
                <w:b/>
                <w:szCs w:val="24"/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area</m:t>
                  </m:r>
                </m:sub>
              </m:sSub>
            </m:oMath>
            <w:r w:rsidR="00247C6B" w:rsidRPr="00F66887">
              <w:rPr>
                <w:b/>
                <w:szCs w:val="24"/>
                <w:lang w:val="en-CA"/>
              </w:rPr>
              <w:t xml:space="preserve"> [Mbit/s/</w:t>
            </w:r>
            <w:r w:rsidR="00247C6B" w:rsidRPr="00F66887">
              <w:rPr>
                <w:b/>
              </w:rPr>
              <w:t>m</w:t>
            </w:r>
            <w:r w:rsidR="00247C6B" w:rsidRPr="00F66887">
              <w:rPr>
                <w:b/>
                <w:vertAlign w:val="superscript"/>
              </w:rPr>
              <w:t>2</w:t>
            </w:r>
            <w:r w:rsidR="00247C6B" w:rsidRPr="00F66887">
              <w:rPr>
                <w:b/>
                <w:szCs w:val="24"/>
                <w:lang w:val="en-CA"/>
              </w:rPr>
              <w:t>]</w:t>
            </w:r>
          </w:p>
        </w:tc>
      </w:tr>
      <w:tr w:rsidR="00BF19F3" w:rsidRPr="0014440B" w14:paraId="6AC81D99" w14:textId="77777777" w:rsidTr="00456C86">
        <w:trPr>
          <w:trHeight w:val="292"/>
        </w:trPr>
        <w:tc>
          <w:tcPr>
            <w:tcW w:w="1691" w:type="pct"/>
            <w:hideMark/>
          </w:tcPr>
          <w:p w14:paraId="7299EDA1" w14:textId="22DB994B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100 MHz</w:t>
            </w:r>
          </w:p>
        </w:tc>
        <w:tc>
          <w:tcPr>
            <w:tcW w:w="3309" w:type="pct"/>
            <w:hideMark/>
          </w:tcPr>
          <w:p w14:paraId="163E301A" w14:textId="74D58E55" w:rsidR="00BF19F3" w:rsidRPr="0014440B" w:rsidRDefault="00B75E0D" w:rsidP="00456C8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4</w:t>
            </w:r>
            <w:r w:rsidR="00114D96">
              <w:rPr>
                <w:lang w:val="en-CA"/>
              </w:rPr>
              <w:t xml:space="preserve">.5 </w:t>
            </w:r>
          </w:p>
        </w:tc>
      </w:tr>
      <w:tr w:rsidR="00BF19F3" w:rsidRPr="0014440B" w14:paraId="2BDDFFEA" w14:textId="77777777" w:rsidTr="00456C86">
        <w:trPr>
          <w:trHeight w:val="292"/>
        </w:trPr>
        <w:tc>
          <w:tcPr>
            <w:tcW w:w="1691" w:type="pct"/>
            <w:hideMark/>
          </w:tcPr>
          <w:p w14:paraId="1A2473B7" w14:textId="169E6AB4" w:rsidR="00BF19F3" w:rsidRPr="0014440B" w:rsidRDefault="00A03C87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219</w:t>
            </w:r>
            <w:r w:rsidR="00E54DCA">
              <w:rPr>
                <w:lang w:val="en-CA"/>
              </w:rPr>
              <w:t xml:space="preserve"> MHz</w:t>
            </w:r>
          </w:p>
        </w:tc>
        <w:tc>
          <w:tcPr>
            <w:tcW w:w="3309" w:type="pct"/>
            <w:hideMark/>
          </w:tcPr>
          <w:p w14:paraId="0377F426" w14:textId="21A232D4" w:rsidR="00BF19F3" w:rsidRPr="0014440B" w:rsidRDefault="00114D96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</w:t>
            </w:r>
            <w:r w:rsidR="00BF19F3" w:rsidRPr="0014440B">
              <w:rPr>
                <w:lang w:val="en-CA"/>
              </w:rPr>
              <w:t>0</w:t>
            </w:r>
          </w:p>
        </w:tc>
      </w:tr>
      <w:tr w:rsidR="00BF19F3" w:rsidRPr="0014440B" w14:paraId="12D880AA" w14:textId="77777777" w:rsidTr="00456C86">
        <w:trPr>
          <w:trHeight w:val="292"/>
        </w:trPr>
        <w:tc>
          <w:tcPr>
            <w:tcW w:w="1691" w:type="pct"/>
            <w:hideMark/>
          </w:tcPr>
          <w:p w14:paraId="7EAF90FE" w14:textId="323C2E36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 GHz</w:t>
            </w:r>
          </w:p>
        </w:tc>
        <w:tc>
          <w:tcPr>
            <w:tcW w:w="3309" w:type="pct"/>
            <w:hideMark/>
          </w:tcPr>
          <w:p w14:paraId="305A4A13" w14:textId="1420C897" w:rsidR="00BF19F3" w:rsidRPr="0014440B" w:rsidRDefault="006F69DA" w:rsidP="00456C8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247C6B">
              <w:rPr>
                <w:lang w:val="sv-SE"/>
              </w:rPr>
              <w:t>5</w:t>
            </w:r>
          </w:p>
        </w:tc>
      </w:tr>
    </w:tbl>
    <w:p w14:paraId="135B07E8" w14:textId="2846499C" w:rsidR="001109BB" w:rsidRDefault="001109BB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54FFD0A4" w14:textId="77777777" w:rsidR="003D56DB" w:rsidRDefault="003D56DB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2B82C0C9" w14:textId="3AF8EFD9" w:rsidR="003D56DB" w:rsidRDefault="003D56DB" w:rsidP="00F27E5F">
      <w:pPr>
        <w:overflowPunct/>
        <w:autoSpaceDE/>
        <w:autoSpaceDN/>
        <w:adjustRightInd/>
        <w:spacing w:after="0"/>
        <w:jc w:val="left"/>
        <w:textAlignment w:val="auto"/>
      </w:pPr>
      <w:r>
        <w:t>Based on the above results, the following observation can be made.</w:t>
      </w:r>
    </w:p>
    <w:p w14:paraId="682008F3" w14:textId="77777777" w:rsidR="00F27E5F" w:rsidRDefault="00F27E5F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3119140A" w14:textId="03425FEB" w:rsidR="009868A4" w:rsidRPr="004E3137" w:rsidRDefault="00F27E5F" w:rsidP="009868A4">
      <w:pPr>
        <w:pStyle w:val="Observation"/>
      </w:pPr>
      <w:bookmarkStart w:id="4" w:name="_Toc510784156"/>
      <w:r>
        <w:t xml:space="preserve">To achieve the </w:t>
      </w:r>
      <w:r w:rsidR="009868A4">
        <w:t xml:space="preserve">IMT-2020 requirements </w:t>
      </w:r>
      <w:r w:rsidR="00D54645">
        <w:t>in terms of</w:t>
      </w:r>
      <w:r w:rsidR="0034581F">
        <w:t xml:space="preserve"> </w:t>
      </w:r>
      <w:r>
        <w:t>area traffic capacity</w:t>
      </w:r>
      <w:r w:rsidR="0034581F">
        <w:t xml:space="preserve"> </w:t>
      </w:r>
      <w:r w:rsidR="00D54645">
        <w:t>f</w:t>
      </w:r>
      <w:r w:rsidR="0034581F">
        <w:t>or the specified test environment</w:t>
      </w:r>
      <w:r>
        <w:t xml:space="preserve"> bandwidth </w:t>
      </w:r>
      <w:r w:rsidR="00D54645">
        <w:t xml:space="preserve">must be </w:t>
      </w:r>
      <w:r>
        <w:t xml:space="preserve">larger than </w:t>
      </w:r>
      <w:r w:rsidR="00CC20DC">
        <w:t>219</w:t>
      </w:r>
      <w:r>
        <w:t xml:space="preserve"> </w:t>
      </w:r>
      <w:proofErr w:type="gramStart"/>
      <w:r>
        <w:t xml:space="preserve">MHz </w:t>
      </w:r>
      <w:r w:rsidR="0034581F">
        <w:t>.</w:t>
      </w:r>
      <w:bookmarkEnd w:id="4"/>
      <w:proofErr w:type="gramEnd"/>
    </w:p>
    <w:p w14:paraId="4E54F3D7" w14:textId="481ACE9E" w:rsidR="00F27E5F" w:rsidRDefault="00F27E5F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2C8A7052" w:rsidR="003355AD" w:rsidRDefault="003355AD" w:rsidP="003355AD">
      <w:pPr>
        <w:pStyle w:val="BodyText"/>
      </w:pPr>
      <w:r>
        <w:t xml:space="preserve">In this contribution, we have </w:t>
      </w:r>
      <w:r w:rsidR="003D56DB">
        <w:t xml:space="preserve">presented the </w:t>
      </w:r>
      <w:r w:rsidR="00F366ED">
        <w:t xml:space="preserve">preliminary </w:t>
      </w:r>
      <w:r w:rsidR="003D56DB">
        <w:t>results of self-evaluation</w:t>
      </w:r>
      <w:r>
        <w:t xml:space="preserve"> </w:t>
      </w:r>
      <w:r w:rsidR="003D56DB">
        <w:t xml:space="preserve">of </w:t>
      </w:r>
      <w:r>
        <w:t xml:space="preserve">the IMT-2020 requirements,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 xml:space="preserve">. It has been shown that the IMT-2020 requirements can be fulfilled in terms of </w:t>
      </w:r>
      <w:r w:rsidR="00F42C51">
        <w:t>area traffic capacity</w:t>
      </w:r>
      <w:r>
        <w:t xml:space="preserve"> for the </w:t>
      </w:r>
      <w:r w:rsidR="00F42C51">
        <w:t xml:space="preserve">corresponding </w:t>
      </w:r>
      <w:r>
        <w:t xml:space="preserve">test environment specified by ITU-R. </w:t>
      </w:r>
    </w:p>
    <w:p w14:paraId="704A92BC" w14:textId="77777777" w:rsidR="00A14FDD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3AF0E9E3" w14:textId="77777777" w:rsidR="00A14FDD" w:rsidRDefault="00A14FD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To achieve the IMT-2020 requirements in terms of area traffic capacity for the specified test environment bandwidth must be larger than 219 MHz .</w:t>
      </w:r>
    </w:p>
    <w:p w14:paraId="70967945" w14:textId="77EC2FC1" w:rsidR="00C01F33" w:rsidRPr="00CE0424" w:rsidRDefault="003E18E6" w:rsidP="00EC2180">
      <w:pPr>
        <w:pStyle w:val="TOC1"/>
      </w:pP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2B41040F" w14:textId="4E4D9B92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 w:rsidR="00C66FF6">
        <w:t>,</w:t>
      </w:r>
      <w:r w:rsidRPr="00731228">
        <w:t>”</w:t>
      </w:r>
      <w:r>
        <w:t xml:space="preserve"> RAN#75, Ericsson et al.</w:t>
      </w:r>
    </w:p>
    <w:p w14:paraId="75C6C10A" w14:textId="79E30EB3" w:rsidR="00255C39" w:rsidRDefault="00255C39" w:rsidP="00311702">
      <w:pPr>
        <w:pStyle w:val="Reference"/>
      </w:pPr>
      <w:bookmarkStart w:id="6" w:name="_Ref494452764"/>
      <w:r>
        <w:t xml:space="preserve">Draft new Report ITU-R </w:t>
      </w:r>
      <w:proofErr w:type="gramStart"/>
      <w:r>
        <w:t>M.[</w:t>
      </w:r>
      <w:proofErr w:type="gramEnd"/>
      <w:r>
        <w:t>IMT-2020.TECH PERF REQ] - Minimum requirements related to technical performance for IMT-2020 radio interface(s)</w:t>
      </w:r>
      <w:bookmarkEnd w:id="6"/>
      <w:r w:rsidR="00F93349">
        <w:t>.</w:t>
      </w:r>
    </w:p>
    <w:p w14:paraId="68F73695" w14:textId="066360F0" w:rsidR="005F3025" w:rsidRDefault="001E2299" w:rsidP="00311702">
      <w:pPr>
        <w:pStyle w:val="Reference"/>
      </w:pPr>
      <w:bookmarkStart w:id="7" w:name="_Ref494454569"/>
      <w:bookmarkStart w:id="8" w:name="_Ref498004837"/>
      <w:r>
        <w:t xml:space="preserve">Draft new Report ITU-R </w:t>
      </w:r>
      <w:proofErr w:type="gramStart"/>
      <w:r>
        <w:t>M.[</w:t>
      </w:r>
      <w:proofErr w:type="gramEnd"/>
      <w:r>
        <w:t>IMT-2020.EVAL] - Guidelines for evaluation of radio interface technologies for IMT-2020</w:t>
      </w:r>
      <w:bookmarkEnd w:id="7"/>
      <w:r w:rsidR="00F93349">
        <w:t>.</w:t>
      </w:r>
      <w:bookmarkEnd w:id="8"/>
    </w:p>
    <w:p w14:paraId="53B46A5B" w14:textId="368D74EA" w:rsidR="00340B58" w:rsidRPr="00CE0424" w:rsidRDefault="00C66FF6" w:rsidP="00DC0FE1">
      <w:pPr>
        <w:pStyle w:val="Reference"/>
      </w:pPr>
      <w:bookmarkStart w:id="9" w:name="_Ref498004249"/>
      <w:r>
        <w:t>R1-</w:t>
      </w:r>
      <w:r w:rsidR="003556E0" w:rsidRPr="003556E0">
        <w:t>18</w:t>
      </w:r>
      <w:r w:rsidR="004E6CC8">
        <w:t>06433,</w:t>
      </w:r>
      <w:r>
        <w:t xml:space="preserve"> “</w:t>
      </w:r>
      <w:r w:rsidRPr="00C66FF6">
        <w:t xml:space="preserve">IMT2020 </w:t>
      </w:r>
      <w:proofErr w:type="spellStart"/>
      <w:r w:rsidRPr="00C66FF6">
        <w:t>self evaluation</w:t>
      </w:r>
      <w:proofErr w:type="spellEnd"/>
      <w:r w:rsidRPr="00C66FF6">
        <w:t xml:space="preserve">: On </w:t>
      </w:r>
      <w:proofErr w:type="spellStart"/>
      <w:r w:rsidRPr="00C66FF6">
        <w:t>eMBB</w:t>
      </w:r>
      <w:proofErr w:type="spellEnd"/>
      <w:r w:rsidRPr="00C66FF6">
        <w:t xml:space="preserve"> spectral efficiency</w:t>
      </w:r>
      <w:r w:rsidR="004172EE">
        <w:t xml:space="preserve"> with NR</w:t>
      </w:r>
      <w:r>
        <w:t>,” RAN#</w:t>
      </w:r>
      <w:r w:rsidR="00CA1523">
        <w:t>9</w:t>
      </w:r>
      <w:r w:rsidR="004E6CC8">
        <w:t>3</w:t>
      </w:r>
      <w:r>
        <w:t>, Ericsson.</w:t>
      </w:r>
      <w:bookmarkEnd w:id="9"/>
    </w:p>
    <w:sectPr w:rsidR="00340B58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B9DCD" w14:textId="77777777" w:rsidR="00223C22" w:rsidRDefault="00223C22">
      <w:r>
        <w:separator/>
      </w:r>
    </w:p>
  </w:endnote>
  <w:endnote w:type="continuationSeparator" w:id="0">
    <w:p w14:paraId="294D4E6B" w14:textId="77777777" w:rsidR="00223C22" w:rsidRDefault="0022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4175D014" w:rsidR="00325681" w:rsidRDefault="0032568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32F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32F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7BADC" w14:textId="77777777" w:rsidR="00223C22" w:rsidRDefault="00223C22">
      <w:r>
        <w:separator/>
      </w:r>
    </w:p>
  </w:footnote>
  <w:footnote w:type="continuationSeparator" w:id="0">
    <w:p w14:paraId="24EFDA07" w14:textId="77777777" w:rsidR="00223C22" w:rsidRDefault="00223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325681" w:rsidRDefault="0032568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070D61"/>
    <w:multiLevelType w:val="hybridMultilevel"/>
    <w:tmpl w:val="D99EFDA0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F97A2B"/>
    <w:multiLevelType w:val="hybridMultilevel"/>
    <w:tmpl w:val="097AD0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70AF0"/>
    <w:multiLevelType w:val="hybridMultilevel"/>
    <w:tmpl w:val="5678BD76"/>
    <w:lvl w:ilvl="0" w:tplc="DDF80746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4"/>
  </w:num>
  <w:num w:numId="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NZ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0EE"/>
    <w:rsid w:val="00034C15"/>
    <w:rsid w:val="00036BA1"/>
    <w:rsid w:val="00041D0D"/>
    <w:rsid w:val="000422E2"/>
    <w:rsid w:val="00042F22"/>
    <w:rsid w:val="000444EF"/>
    <w:rsid w:val="00046685"/>
    <w:rsid w:val="00047AB0"/>
    <w:rsid w:val="00052A07"/>
    <w:rsid w:val="000534E3"/>
    <w:rsid w:val="0005606A"/>
    <w:rsid w:val="00057117"/>
    <w:rsid w:val="000616E7"/>
    <w:rsid w:val="0006487E"/>
    <w:rsid w:val="00065E1A"/>
    <w:rsid w:val="0006605A"/>
    <w:rsid w:val="00066158"/>
    <w:rsid w:val="0007240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D8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C4925"/>
    <w:rsid w:val="000D0D07"/>
    <w:rsid w:val="000D4797"/>
    <w:rsid w:val="000D5717"/>
    <w:rsid w:val="000E0527"/>
    <w:rsid w:val="000E1E92"/>
    <w:rsid w:val="000F06D6"/>
    <w:rsid w:val="000F0EB1"/>
    <w:rsid w:val="000F1106"/>
    <w:rsid w:val="000F1B58"/>
    <w:rsid w:val="000F3BE9"/>
    <w:rsid w:val="000F3F6C"/>
    <w:rsid w:val="000F4957"/>
    <w:rsid w:val="000F6DF3"/>
    <w:rsid w:val="000F7377"/>
    <w:rsid w:val="001005FF"/>
    <w:rsid w:val="001062FB"/>
    <w:rsid w:val="001063E6"/>
    <w:rsid w:val="00106E04"/>
    <w:rsid w:val="001109BB"/>
    <w:rsid w:val="00112662"/>
    <w:rsid w:val="00113CF4"/>
    <w:rsid w:val="00114D96"/>
    <w:rsid w:val="001153EA"/>
    <w:rsid w:val="00115643"/>
    <w:rsid w:val="00116765"/>
    <w:rsid w:val="001219F5"/>
    <w:rsid w:val="00121A20"/>
    <w:rsid w:val="00122210"/>
    <w:rsid w:val="0012377F"/>
    <w:rsid w:val="00124314"/>
    <w:rsid w:val="00126B4A"/>
    <w:rsid w:val="00132FD0"/>
    <w:rsid w:val="001344C0"/>
    <w:rsid w:val="001346FA"/>
    <w:rsid w:val="001348C0"/>
    <w:rsid w:val="00135252"/>
    <w:rsid w:val="00137AB5"/>
    <w:rsid w:val="00137F0B"/>
    <w:rsid w:val="0014440B"/>
    <w:rsid w:val="00151E23"/>
    <w:rsid w:val="001521A7"/>
    <w:rsid w:val="001526E0"/>
    <w:rsid w:val="001551B5"/>
    <w:rsid w:val="001607C4"/>
    <w:rsid w:val="001659C1"/>
    <w:rsid w:val="00173A8E"/>
    <w:rsid w:val="00177795"/>
    <w:rsid w:val="0018143F"/>
    <w:rsid w:val="00190AC1"/>
    <w:rsid w:val="00193049"/>
    <w:rsid w:val="0019341A"/>
    <w:rsid w:val="00197DF9"/>
    <w:rsid w:val="001A1987"/>
    <w:rsid w:val="001A2564"/>
    <w:rsid w:val="001A2857"/>
    <w:rsid w:val="001A5B0F"/>
    <w:rsid w:val="001A6173"/>
    <w:rsid w:val="001A6CBA"/>
    <w:rsid w:val="001B0D97"/>
    <w:rsid w:val="001B5A5D"/>
    <w:rsid w:val="001C06AD"/>
    <w:rsid w:val="001C1CE5"/>
    <w:rsid w:val="001C3D2A"/>
    <w:rsid w:val="001C65A9"/>
    <w:rsid w:val="001D51BA"/>
    <w:rsid w:val="001D6342"/>
    <w:rsid w:val="001D6D53"/>
    <w:rsid w:val="001E229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6DD"/>
    <w:rsid w:val="00214DA8"/>
    <w:rsid w:val="00215423"/>
    <w:rsid w:val="002158FA"/>
    <w:rsid w:val="00220600"/>
    <w:rsid w:val="002224DB"/>
    <w:rsid w:val="00222E87"/>
    <w:rsid w:val="00223C22"/>
    <w:rsid w:val="00223FCB"/>
    <w:rsid w:val="002252C3"/>
    <w:rsid w:val="00225C54"/>
    <w:rsid w:val="00230765"/>
    <w:rsid w:val="002312BF"/>
    <w:rsid w:val="002319E4"/>
    <w:rsid w:val="00235632"/>
    <w:rsid w:val="00235872"/>
    <w:rsid w:val="00241559"/>
    <w:rsid w:val="0024164C"/>
    <w:rsid w:val="002435B3"/>
    <w:rsid w:val="002458EB"/>
    <w:rsid w:val="00247C6B"/>
    <w:rsid w:val="002500C8"/>
    <w:rsid w:val="00255C39"/>
    <w:rsid w:val="00257543"/>
    <w:rsid w:val="00257A57"/>
    <w:rsid w:val="00260E98"/>
    <w:rsid w:val="002617E7"/>
    <w:rsid w:val="00264228"/>
    <w:rsid w:val="00264334"/>
    <w:rsid w:val="0026473E"/>
    <w:rsid w:val="00266214"/>
    <w:rsid w:val="00267C83"/>
    <w:rsid w:val="00267FBC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A74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869"/>
    <w:rsid w:val="002B24D6"/>
    <w:rsid w:val="002C41E6"/>
    <w:rsid w:val="002C53B1"/>
    <w:rsid w:val="002D071A"/>
    <w:rsid w:val="002D0FC5"/>
    <w:rsid w:val="002D34B2"/>
    <w:rsid w:val="002D7637"/>
    <w:rsid w:val="002E17F2"/>
    <w:rsid w:val="002E7CAE"/>
    <w:rsid w:val="002F2771"/>
    <w:rsid w:val="002F37A9"/>
    <w:rsid w:val="00301CE6"/>
    <w:rsid w:val="003023B8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556E0"/>
    <w:rsid w:val="00357380"/>
    <w:rsid w:val="003602D9"/>
    <w:rsid w:val="003604CE"/>
    <w:rsid w:val="003622E3"/>
    <w:rsid w:val="003665C5"/>
    <w:rsid w:val="00370E47"/>
    <w:rsid w:val="003742AC"/>
    <w:rsid w:val="00377CE1"/>
    <w:rsid w:val="00377FDC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6DB"/>
    <w:rsid w:val="003D5B1F"/>
    <w:rsid w:val="003D7962"/>
    <w:rsid w:val="003E15FA"/>
    <w:rsid w:val="003E18E6"/>
    <w:rsid w:val="003E55E4"/>
    <w:rsid w:val="003E74E3"/>
    <w:rsid w:val="003F05C7"/>
    <w:rsid w:val="003F165D"/>
    <w:rsid w:val="003F2CD4"/>
    <w:rsid w:val="003F3C0F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2EE"/>
    <w:rsid w:val="00421105"/>
    <w:rsid w:val="004242F4"/>
    <w:rsid w:val="00427248"/>
    <w:rsid w:val="00437447"/>
    <w:rsid w:val="00441A92"/>
    <w:rsid w:val="0044369A"/>
    <w:rsid w:val="00444F56"/>
    <w:rsid w:val="00446488"/>
    <w:rsid w:val="00447880"/>
    <w:rsid w:val="004517AA"/>
    <w:rsid w:val="00452CAC"/>
    <w:rsid w:val="00456C86"/>
    <w:rsid w:val="00457565"/>
    <w:rsid w:val="00457B71"/>
    <w:rsid w:val="004614A4"/>
    <w:rsid w:val="00464FE4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D36B1"/>
    <w:rsid w:val="004D7EBD"/>
    <w:rsid w:val="004E0EF1"/>
    <w:rsid w:val="004E2680"/>
    <w:rsid w:val="004E28F9"/>
    <w:rsid w:val="004E3137"/>
    <w:rsid w:val="004E462E"/>
    <w:rsid w:val="004E56DC"/>
    <w:rsid w:val="004E6CC8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BC7"/>
    <w:rsid w:val="00521146"/>
    <w:rsid w:val="005219CF"/>
    <w:rsid w:val="00524170"/>
    <w:rsid w:val="00524D3D"/>
    <w:rsid w:val="0053327E"/>
    <w:rsid w:val="00534B59"/>
    <w:rsid w:val="00536759"/>
    <w:rsid w:val="00537C62"/>
    <w:rsid w:val="00540C55"/>
    <w:rsid w:val="00546970"/>
    <w:rsid w:val="00547F4D"/>
    <w:rsid w:val="00550419"/>
    <w:rsid w:val="00554E19"/>
    <w:rsid w:val="0056121F"/>
    <w:rsid w:val="005700DD"/>
    <w:rsid w:val="00572505"/>
    <w:rsid w:val="00582809"/>
    <w:rsid w:val="0058798C"/>
    <w:rsid w:val="005900FA"/>
    <w:rsid w:val="00592F88"/>
    <w:rsid w:val="005935A4"/>
    <w:rsid w:val="00593D47"/>
    <w:rsid w:val="00594689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0C02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8D4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86A"/>
    <w:rsid w:val="0064208D"/>
    <w:rsid w:val="00643475"/>
    <w:rsid w:val="0064396A"/>
    <w:rsid w:val="00643D34"/>
    <w:rsid w:val="00645A1F"/>
    <w:rsid w:val="0064624E"/>
    <w:rsid w:val="00650AB9"/>
    <w:rsid w:val="00655129"/>
    <w:rsid w:val="00655733"/>
    <w:rsid w:val="00655ACD"/>
    <w:rsid w:val="006565D8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D0"/>
    <w:rsid w:val="00674CC3"/>
    <w:rsid w:val="00675C72"/>
    <w:rsid w:val="006771F9"/>
    <w:rsid w:val="006776D7"/>
    <w:rsid w:val="00681003"/>
    <w:rsid w:val="006817C9"/>
    <w:rsid w:val="00683ECE"/>
    <w:rsid w:val="006935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9DA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12CD"/>
    <w:rsid w:val="00723B3A"/>
    <w:rsid w:val="00726EA6"/>
    <w:rsid w:val="00727208"/>
    <w:rsid w:val="00727680"/>
    <w:rsid w:val="00732461"/>
    <w:rsid w:val="007348B1"/>
    <w:rsid w:val="007362A6"/>
    <w:rsid w:val="00736D7D"/>
    <w:rsid w:val="00736F63"/>
    <w:rsid w:val="00740E58"/>
    <w:rsid w:val="007445A0"/>
    <w:rsid w:val="0074524B"/>
    <w:rsid w:val="00747D8B"/>
    <w:rsid w:val="00751228"/>
    <w:rsid w:val="00753E2A"/>
    <w:rsid w:val="007571E1"/>
    <w:rsid w:val="007604B2"/>
    <w:rsid w:val="00761E2C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B533F"/>
    <w:rsid w:val="007C05DD"/>
    <w:rsid w:val="007C3D18"/>
    <w:rsid w:val="007C60BF"/>
    <w:rsid w:val="007C6A07"/>
    <w:rsid w:val="007C75A1"/>
    <w:rsid w:val="007C77A5"/>
    <w:rsid w:val="007D0458"/>
    <w:rsid w:val="007D04E5"/>
    <w:rsid w:val="007D4853"/>
    <w:rsid w:val="007D50B7"/>
    <w:rsid w:val="007D5901"/>
    <w:rsid w:val="007D7526"/>
    <w:rsid w:val="007E20B8"/>
    <w:rsid w:val="007E4610"/>
    <w:rsid w:val="007E4715"/>
    <w:rsid w:val="007E505B"/>
    <w:rsid w:val="007E7091"/>
    <w:rsid w:val="007F03A9"/>
    <w:rsid w:val="00803FAE"/>
    <w:rsid w:val="0080605F"/>
    <w:rsid w:val="00807786"/>
    <w:rsid w:val="00811FCB"/>
    <w:rsid w:val="008158D6"/>
    <w:rsid w:val="008170E3"/>
    <w:rsid w:val="00817196"/>
    <w:rsid w:val="00822496"/>
    <w:rsid w:val="008235DB"/>
    <w:rsid w:val="00824AB4"/>
    <w:rsid w:val="00825C42"/>
    <w:rsid w:val="00825D25"/>
    <w:rsid w:val="00827D6F"/>
    <w:rsid w:val="008376AC"/>
    <w:rsid w:val="008422A1"/>
    <w:rsid w:val="008434D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700"/>
    <w:rsid w:val="008C4958"/>
    <w:rsid w:val="008C4BAA"/>
    <w:rsid w:val="008C4EBB"/>
    <w:rsid w:val="008C6AE8"/>
    <w:rsid w:val="008C7573"/>
    <w:rsid w:val="008D0DB2"/>
    <w:rsid w:val="008D34F1"/>
    <w:rsid w:val="008D39D8"/>
    <w:rsid w:val="008D48C2"/>
    <w:rsid w:val="008D6D1A"/>
    <w:rsid w:val="008E065E"/>
    <w:rsid w:val="008E0927"/>
    <w:rsid w:val="008E1909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4D0"/>
    <w:rsid w:val="009368F3"/>
    <w:rsid w:val="00936D0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058"/>
    <w:rsid w:val="00970171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2C29"/>
    <w:rsid w:val="009C3D55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F4E"/>
    <w:rsid w:val="009F344F"/>
    <w:rsid w:val="009F56A4"/>
    <w:rsid w:val="00A03C87"/>
    <w:rsid w:val="00A048A8"/>
    <w:rsid w:val="00A04F49"/>
    <w:rsid w:val="00A13E54"/>
    <w:rsid w:val="00A14FDD"/>
    <w:rsid w:val="00A17F63"/>
    <w:rsid w:val="00A2193B"/>
    <w:rsid w:val="00A2351A"/>
    <w:rsid w:val="00A264A9"/>
    <w:rsid w:val="00A27785"/>
    <w:rsid w:val="00A30187"/>
    <w:rsid w:val="00A320AE"/>
    <w:rsid w:val="00A3448A"/>
    <w:rsid w:val="00A36297"/>
    <w:rsid w:val="00A37DEE"/>
    <w:rsid w:val="00A41E2B"/>
    <w:rsid w:val="00A45B74"/>
    <w:rsid w:val="00A46D14"/>
    <w:rsid w:val="00A47AE7"/>
    <w:rsid w:val="00A52E1D"/>
    <w:rsid w:val="00A61499"/>
    <w:rsid w:val="00A62A77"/>
    <w:rsid w:val="00A63483"/>
    <w:rsid w:val="00A657D7"/>
    <w:rsid w:val="00A660AC"/>
    <w:rsid w:val="00A67E6C"/>
    <w:rsid w:val="00A70164"/>
    <w:rsid w:val="00A709CB"/>
    <w:rsid w:val="00A71B99"/>
    <w:rsid w:val="00A739D0"/>
    <w:rsid w:val="00A761D4"/>
    <w:rsid w:val="00A77EC4"/>
    <w:rsid w:val="00A81C54"/>
    <w:rsid w:val="00A86060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B73D5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5A52"/>
    <w:rsid w:val="00B46175"/>
    <w:rsid w:val="00B5020C"/>
    <w:rsid w:val="00B6188F"/>
    <w:rsid w:val="00B664C7"/>
    <w:rsid w:val="00B739F6"/>
    <w:rsid w:val="00B75E0D"/>
    <w:rsid w:val="00B80981"/>
    <w:rsid w:val="00B81A6C"/>
    <w:rsid w:val="00B8369A"/>
    <w:rsid w:val="00B85DE5"/>
    <w:rsid w:val="00B90F73"/>
    <w:rsid w:val="00B93B59"/>
    <w:rsid w:val="00B9406A"/>
    <w:rsid w:val="00B97752"/>
    <w:rsid w:val="00BA2280"/>
    <w:rsid w:val="00BA2A08"/>
    <w:rsid w:val="00BA56D2"/>
    <w:rsid w:val="00BA5990"/>
    <w:rsid w:val="00BA76E0"/>
    <w:rsid w:val="00BB2A25"/>
    <w:rsid w:val="00BB49D6"/>
    <w:rsid w:val="00BB51E9"/>
    <w:rsid w:val="00BC0FDC"/>
    <w:rsid w:val="00BC103A"/>
    <w:rsid w:val="00BC3053"/>
    <w:rsid w:val="00BC4D2E"/>
    <w:rsid w:val="00BC4FA5"/>
    <w:rsid w:val="00BD48AC"/>
    <w:rsid w:val="00BD5F1A"/>
    <w:rsid w:val="00BE1234"/>
    <w:rsid w:val="00BE2F3A"/>
    <w:rsid w:val="00BE2FA6"/>
    <w:rsid w:val="00BE333F"/>
    <w:rsid w:val="00BE7406"/>
    <w:rsid w:val="00BE7603"/>
    <w:rsid w:val="00BF19F3"/>
    <w:rsid w:val="00BF3279"/>
    <w:rsid w:val="00BF74C7"/>
    <w:rsid w:val="00BF7A52"/>
    <w:rsid w:val="00C014E2"/>
    <w:rsid w:val="00C015F1"/>
    <w:rsid w:val="00C01F33"/>
    <w:rsid w:val="00C02CC6"/>
    <w:rsid w:val="00C040F7"/>
    <w:rsid w:val="00C041B0"/>
    <w:rsid w:val="00C044AB"/>
    <w:rsid w:val="00C05706"/>
    <w:rsid w:val="00C061E5"/>
    <w:rsid w:val="00C07377"/>
    <w:rsid w:val="00C10478"/>
    <w:rsid w:val="00C12107"/>
    <w:rsid w:val="00C14D4B"/>
    <w:rsid w:val="00C154BB"/>
    <w:rsid w:val="00C26277"/>
    <w:rsid w:val="00C279B5"/>
    <w:rsid w:val="00C27C45"/>
    <w:rsid w:val="00C27CC4"/>
    <w:rsid w:val="00C319BD"/>
    <w:rsid w:val="00C3719D"/>
    <w:rsid w:val="00C47A80"/>
    <w:rsid w:val="00C50278"/>
    <w:rsid w:val="00C54995"/>
    <w:rsid w:val="00C54D41"/>
    <w:rsid w:val="00C60783"/>
    <w:rsid w:val="00C64672"/>
    <w:rsid w:val="00C66FF6"/>
    <w:rsid w:val="00C70697"/>
    <w:rsid w:val="00C71A68"/>
    <w:rsid w:val="00C72EF4"/>
    <w:rsid w:val="00C75D2F"/>
    <w:rsid w:val="00C767BE"/>
    <w:rsid w:val="00C76E3C"/>
    <w:rsid w:val="00C81568"/>
    <w:rsid w:val="00C81751"/>
    <w:rsid w:val="00C9027A"/>
    <w:rsid w:val="00C9068E"/>
    <w:rsid w:val="00C93C4B"/>
    <w:rsid w:val="00C944AB"/>
    <w:rsid w:val="00C95B40"/>
    <w:rsid w:val="00CA11A7"/>
    <w:rsid w:val="00CA1523"/>
    <w:rsid w:val="00CA1ED8"/>
    <w:rsid w:val="00CA4676"/>
    <w:rsid w:val="00CB1F63"/>
    <w:rsid w:val="00CB5AC8"/>
    <w:rsid w:val="00CB6232"/>
    <w:rsid w:val="00CB7170"/>
    <w:rsid w:val="00CC040E"/>
    <w:rsid w:val="00CC111F"/>
    <w:rsid w:val="00CC2011"/>
    <w:rsid w:val="00CC20DC"/>
    <w:rsid w:val="00CC3EA0"/>
    <w:rsid w:val="00CC73BC"/>
    <w:rsid w:val="00CC7B45"/>
    <w:rsid w:val="00CD1188"/>
    <w:rsid w:val="00CD2ED1"/>
    <w:rsid w:val="00CD337B"/>
    <w:rsid w:val="00CE0424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D7C"/>
    <w:rsid w:val="00D239A7"/>
    <w:rsid w:val="00D23F47"/>
    <w:rsid w:val="00D2617D"/>
    <w:rsid w:val="00D36E71"/>
    <w:rsid w:val="00D37D87"/>
    <w:rsid w:val="00D40B33"/>
    <w:rsid w:val="00D4318F"/>
    <w:rsid w:val="00D438BF"/>
    <w:rsid w:val="00D440F8"/>
    <w:rsid w:val="00D50F97"/>
    <w:rsid w:val="00D54645"/>
    <w:rsid w:val="00D546FF"/>
    <w:rsid w:val="00D55AD5"/>
    <w:rsid w:val="00D576CA"/>
    <w:rsid w:val="00D60681"/>
    <w:rsid w:val="00D61AF5"/>
    <w:rsid w:val="00D652B5"/>
    <w:rsid w:val="00D66155"/>
    <w:rsid w:val="00D708B0"/>
    <w:rsid w:val="00D72718"/>
    <w:rsid w:val="00D7324B"/>
    <w:rsid w:val="00D77B1D"/>
    <w:rsid w:val="00D8021F"/>
    <w:rsid w:val="00D80383"/>
    <w:rsid w:val="00D823C6"/>
    <w:rsid w:val="00D86CA3"/>
    <w:rsid w:val="00D871CE"/>
    <w:rsid w:val="00D9196D"/>
    <w:rsid w:val="00D92982"/>
    <w:rsid w:val="00DA2EAD"/>
    <w:rsid w:val="00DA305E"/>
    <w:rsid w:val="00DA32FE"/>
    <w:rsid w:val="00DA3DE1"/>
    <w:rsid w:val="00DA5417"/>
    <w:rsid w:val="00DA56E8"/>
    <w:rsid w:val="00DB0A9F"/>
    <w:rsid w:val="00DB377D"/>
    <w:rsid w:val="00DC2D36"/>
    <w:rsid w:val="00DC53EF"/>
    <w:rsid w:val="00DC73DC"/>
    <w:rsid w:val="00DE5608"/>
    <w:rsid w:val="00DE58D0"/>
    <w:rsid w:val="00DE654F"/>
    <w:rsid w:val="00DF0B6E"/>
    <w:rsid w:val="00DF15E0"/>
    <w:rsid w:val="00DF17EF"/>
    <w:rsid w:val="00DF37A0"/>
    <w:rsid w:val="00DF3D21"/>
    <w:rsid w:val="00DF71A0"/>
    <w:rsid w:val="00E110E7"/>
    <w:rsid w:val="00E11B20"/>
    <w:rsid w:val="00E14D9A"/>
    <w:rsid w:val="00E17FA2"/>
    <w:rsid w:val="00E20B7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DCA"/>
    <w:rsid w:val="00E54E3B"/>
    <w:rsid w:val="00E57565"/>
    <w:rsid w:val="00E60ED5"/>
    <w:rsid w:val="00E63838"/>
    <w:rsid w:val="00E64434"/>
    <w:rsid w:val="00E660D3"/>
    <w:rsid w:val="00E67C51"/>
    <w:rsid w:val="00E72EFC"/>
    <w:rsid w:val="00E741A4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E17B4"/>
    <w:rsid w:val="00EF18FE"/>
    <w:rsid w:val="00EF3B99"/>
    <w:rsid w:val="00EF5787"/>
    <w:rsid w:val="00EF60D0"/>
    <w:rsid w:val="00EF7F6C"/>
    <w:rsid w:val="00F0528D"/>
    <w:rsid w:val="00F06C67"/>
    <w:rsid w:val="00F06DFD"/>
    <w:rsid w:val="00F071D1"/>
    <w:rsid w:val="00F07533"/>
    <w:rsid w:val="00F07698"/>
    <w:rsid w:val="00F10629"/>
    <w:rsid w:val="00F154BD"/>
    <w:rsid w:val="00F15FA5"/>
    <w:rsid w:val="00F209B7"/>
    <w:rsid w:val="00F2376F"/>
    <w:rsid w:val="00F243D8"/>
    <w:rsid w:val="00F27E5F"/>
    <w:rsid w:val="00F30828"/>
    <w:rsid w:val="00F313D6"/>
    <w:rsid w:val="00F35F87"/>
    <w:rsid w:val="00F366ED"/>
    <w:rsid w:val="00F40F0C"/>
    <w:rsid w:val="00F42C51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6887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74F"/>
    <w:rsid w:val="00F859D8"/>
    <w:rsid w:val="00F868F5"/>
    <w:rsid w:val="00F9056A"/>
    <w:rsid w:val="00F90F8D"/>
    <w:rsid w:val="00F92782"/>
    <w:rsid w:val="00F929C9"/>
    <w:rsid w:val="00F92F72"/>
    <w:rsid w:val="00F93349"/>
    <w:rsid w:val="00F93AA9"/>
    <w:rsid w:val="00F93C9A"/>
    <w:rsid w:val="00F96985"/>
    <w:rsid w:val="00F97838"/>
    <w:rsid w:val="00FA2BB3"/>
    <w:rsid w:val="00FB4C80"/>
    <w:rsid w:val="00FB6A6A"/>
    <w:rsid w:val="00FC3303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customStyle="1" w:styleId="Questionref">
    <w:name w:val="Question_ref"/>
    <w:basedOn w:val="Normal"/>
    <w:next w:val="Normal"/>
    <w:qFormat/>
    <w:rsid w:val="00C27CC4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rFonts w:ascii="Times New Roman" w:eastAsiaTheme="minorEastAsia" w:hAnsi="Times New Roman"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5D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30E4B1C-B8C8-4E13-9735-169A38901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21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4731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Asbjörn Grövlen</cp:lastModifiedBy>
  <cp:revision>40</cp:revision>
  <cp:lastPrinted>2008-01-31T16:09:00Z</cp:lastPrinted>
  <dcterms:created xsi:type="dcterms:W3CDTF">2018-04-06T11:09:00Z</dcterms:created>
  <dcterms:modified xsi:type="dcterms:W3CDTF">2018-08-10T16:03:00Z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